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A7054F" w14:textId="77777777" w:rsidR="00E55AB4" w:rsidRDefault="00E55AB4" w:rsidP="00E55AB4">
      <w:pPr>
        <w:pStyle w:val="NoSpacing"/>
      </w:pPr>
      <w:r>
        <w:rPr>
          <w:u w:val="single"/>
        </w:rPr>
        <w:t>Robert MEDE</w:t>
      </w:r>
      <w:r>
        <w:t xml:space="preserve">       (fl.1480)</w:t>
      </w:r>
    </w:p>
    <w:p w14:paraId="2B83618C" w14:textId="77777777" w:rsidR="00E55AB4" w:rsidRDefault="00E55AB4" w:rsidP="00E55AB4">
      <w:pPr>
        <w:pStyle w:val="NoSpacing"/>
      </w:pPr>
      <w:r>
        <w:t>of Whitchurch, Buckinghamshire. Cordwainer.</w:t>
      </w:r>
    </w:p>
    <w:p w14:paraId="6A41F406" w14:textId="77777777" w:rsidR="00E55AB4" w:rsidRDefault="00E55AB4" w:rsidP="00E55AB4">
      <w:pPr>
        <w:pStyle w:val="NoSpacing"/>
      </w:pPr>
    </w:p>
    <w:p w14:paraId="7F3B84E9" w14:textId="77777777" w:rsidR="00E55AB4" w:rsidRDefault="00E55AB4" w:rsidP="00E55AB4">
      <w:pPr>
        <w:pStyle w:val="NoSpacing"/>
      </w:pPr>
    </w:p>
    <w:p w14:paraId="2966CCB7" w14:textId="77777777" w:rsidR="00E55AB4" w:rsidRDefault="00E55AB4" w:rsidP="00E55AB4">
      <w:pPr>
        <w:pStyle w:val="NoSpacing"/>
      </w:pPr>
      <w:r>
        <w:tab/>
        <w:t>1480</w:t>
      </w:r>
      <w:r>
        <w:tab/>
        <w:t>Thomas Alderton of London, butcher(q.v.), brought a plaint against him</w:t>
      </w:r>
    </w:p>
    <w:p w14:paraId="67C85BE0" w14:textId="77777777" w:rsidR="00E55AB4" w:rsidRDefault="00E55AB4" w:rsidP="00E55AB4">
      <w:pPr>
        <w:pStyle w:val="NoSpacing"/>
      </w:pPr>
      <w:r>
        <w:tab/>
      </w:r>
      <w:r>
        <w:tab/>
        <w:t>and Richard Mede of Whitchurch(q.v.).</w:t>
      </w:r>
    </w:p>
    <w:p w14:paraId="0C798096" w14:textId="77777777" w:rsidR="00E55AB4" w:rsidRDefault="00E55AB4" w:rsidP="00E55AB4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14:paraId="2C46B6A9" w14:textId="77777777" w:rsidR="00E55AB4" w:rsidRDefault="00E55AB4" w:rsidP="00E55AB4">
      <w:pPr>
        <w:pStyle w:val="NoSpacing"/>
      </w:pPr>
    </w:p>
    <w:p w14:paraId="2FDA45C4" w14:textId="77777777" w:rsidR="00E55AB4" w:rsidRDefault="00E55AB4" w:rsidP="00E55AB4">
      <w:pPr>
        <w:pStyle w:val="NoSpacing"/>
      </w:pPr>
    </w:p>
    <w:p w14:paraId="63B337E8" w14:textId="77777777" w:rsidR="00E55AB4" w:rsidRDefault="00E55AB4" w:rsidP="00E55AB4">
      <w:pPr>
        <w:pStyle w:val="NoSpacing"/>
      </w:pPr>
      <w:r>
        <w:t>11 August 2019</w:t>
      </w:r>
    </w:p>
    <w:p w14:paraId="038356D6" w14:textId="77777777" w:rsidR="006B2F86" w:rsidRPr="00E71FC3" w:rsidRDefault="00E55AB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51AAE" w14:textId="77777777" w:rsidR="00E55AB4" w:rsidRDefault="00E55AB4" w:rsidP="00E71FC3">
      <w:pPr>
        <w:spacing w:after="0" w:line="240" w:lineRule="auto"/>
      </w:pPr>
      <w:r>
        <w:separator/>
      </w:r>
    </w:p>
  </w:endnote>
  <w:endnote w:type="continuationSeparator" w:id="0">
    <w:p w14:paraId="0CD6B54B" w14:textId="77777777" w:rsidR="00E55AB4" w:rsidRDefault="00E55A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51B3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71114" w14:textId="77777777" w:rsidR="00E55AB4" w:rsidRDefault="00E55AB4" w:rsidP="00E71FC3">
      <w:pPr>
        <w:spacing w:after="0" w:line="240" w:lineRule="auto"/>
      </w:pPr>
      <w:r>
        <w:separator/>
      </w:r>
    </w:p>
  </w:footnote>
  <w:footnote w:type="continuationSeparator" w:id="0">
    <w:p w14:paraId="3600F19E" w14:textId="77777777" w:rsidR="00E55AB4" w:rsidRDefault="00E55A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B4"/>
    <w:rsid w:val="001A7C09"/>
    <w:rsid w:val="00577BD5"/>
    <w:rsid w:val="00656CBA"/>
    <w:rsid w:val="006A1F77"/>
    <w:rsid w:val="00733BE7"/>
    <w:rsid w:val="00AB52E8"/>
    <w:rsid w:val="00B16D3F"/>
    <w:rsid w:val="00BB41AC"/>
    <w:rsid w:val="00E55AB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64D74"/>
  <w15:chartTrackingRefBased/>
  <w15:docId w15:val="{145E884F-5DFE-4E4D-8AB0-8D8CEBDF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55A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2019-10-09T18:19:00Z</dcterms:created>
  <dcterms:modified xsi:type="dcterms:W3CDTF">2019-10-09T18:20:00Z</dcterms:modified>
</cp:coreProperties>
</file>